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05DDB2B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7609E2">
        <w:rPr>
          <w:b/>
          <w:noProof/>
          <w:sz w:val="24"/>
        </w:rPr>
        <w:t>10</w:t>
      </w:r>
      <w:r w:rsidR="00045A90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</w:t>
      </w:r>
      <w:r w:rsidR="00C25E18">
        <w:rPr>
          <w:b/>
          <w:noProof/>
          <w:sz w:val="24"/>
        </w:rPr>
        <w:t>1945</w:t>
      </w:r>
    </w:p>
    <w:p w14:paraId="20610921" w14:textId="57221133" w:rsidR="006A45BA" w:rsidRPr="006A45BA" w:rsidRDefault="00045A9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E91A2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September </w:t>
      </w:r>
      <w:r w:rsidR="00D2269F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D2269F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</w:t>
      </w:r>
      <w:r w:rsidR="00D2269F">
        <w:rPr>
          <w:b/>
          <w:noProof/>
          <w:sz w:val="24"/>
        </w:rPr>
        <w:t>1</w:t>
      </w:r>
      <w:r w:rsidR="00D734E7">
        <w:rPr>
          <w:b/>
          <w:noProof/>
          <w:sz w:val="24"/>
        </w:rPr>
        <w:t>5</w:t>
      </w:r>
      <w:r w:rsidR="00D2269F" w:rsidRPr="00D2269F">
        <w:rPr>
          <w:b/>
          <w:noProof/>
          <w:sz w:val="24"/>
          <w:vertAlign w:val="superscript"/>
        </w:rPr>
        <w:t>th</w:t>
      </w:r>
      <w:r w:rsidR="00B01ACB" w:rsidRPr="00B01ACB">
        <w:rPr>
          <w:b/>
          <w:noProof/>
          <w:sz w:val="24"/>
        </w:rPr>
        <w:t>, 202</w:t>
      </w:r>
      <w:r w:rsidR="00D2269F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</w:t>
      </w:r>
      <w:r w:rsidR="00C25E18">
        <w:rPr>
          <w:rFonts w:eastAsia="Batang" w:cs="Arial"/>
          <w:sz w:val="18"/>
          <w:szCs w:val="18"/>
          <w:lang w:eastAsia="zh-CN"/>
        </w:rPr>
        <w:t>1296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38859E1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269F" w:rsidRPr="00D2269F">
        <w:rPr>
          <w:rFonts w:ascii="Arial" w:eastAsia="Batang" w:hAnsi="Arial"/>
          <w:b/>
          <w:sz w:val="24"/>
          <w:szCs w:val="24"/>
          <w:lang w:val="en-US" w:eastAsia="zh-CN"/>
        </w:rPr>
        <w:t>Rapporteur (Ericsson)</w:t>
      </w:r>
    </w:p>
    <w:p w14:paraId="094C461E" w14:textId="1711F76F" w:rsidR="001B146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146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A619E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19E3" w:rsidRPr="00A619E3">
        <w:rPr>
          <w:rFonts w:ascii="Arial" w:eastAsia="Batang" w:hAnsi="Arial" w:cs="Arial"/>
          <w:b/>
          <w:sz w:val="24"/>
          <w:szCs w:val="24"/>
          <w:lang w:eastAsia="zh-CN"/>
        </w:rPr>
        <w:t>Study on self-evaluation towards the IMT-2020 submission of the 3GPP Satellite Radio Interface Technology</w:t>
      </w:r>
    </w:p>
    <w:p w14:paraId="09F2FD71" w14:textId="4B5803FB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1A5A5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E511AC">
        <w:rPr>
          <w:rFonts w:ascii="Arial" w:eastAsia="Batang" w:hAnsi="Arial"/>
          <w:b/>
          <w:sz w:val="24"/>
          <w:szCs w:val="24"/>
          <w:lang w:eastAsia="zh-CN"/>
        </w:rPr>
        <w:t>2.3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7623757D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</w:t>
      </w:r>
      <w:r w:rsidR="00742071">
        <w:rPr>
          <w:sz w:val="32"/>
          <w:szCs w:val="32"/>
        </w:rPr>
        <w:t xml:space="preserve">IMT-2020 </w:t>
      </w:r>
      <w:r w:rsidR="00602164" w:rsidRPr="00602164">
        <w:rPr>
          <w:sz w:val="32"/>
          <w:szCs w:val="32"/>
        </w:rPr>
        <w:t xml:space="preserve">submission of </w:t>
      </w:r>
      <w:r w:rsidR="00742071">
        <w:rPr>
          <w:sz w:val="32"/>
          <w:szCs w:val="32"/>
        </w:rPr>
        <w:t xml:space="preserve">the </w:t>
      </w:r>
      <w:r w:rsidR="00896695">
        <w:rPr>
          <w:sz w:val="32"/>
          <w:szCs w:val="32"/>
        </w:rPr>
        <w:t xml:space="preserve">3GPP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495F42FB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896695">
        <w:rPr>
          <w:sz w:val="32"/>
          <w:szCs w:val="32"/>
        </w:rPr>
        <w:t>_</w:t>
      </w:r>
      <w:r w:rsidR="00333263">
        <w:rPr>
          <w:sz w:val="32"/>
          <w:szCs w:val="32"/>
        </w:rPr>
        <w:t>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2EC855B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A27F74">
        <w:rPr>
          <w:sz w:val="32"/>
          <w:szCs w:val="32"/>
        </w:rPr>
        <w:t>991030</w:t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 xml:space="preserve">], </w:t>
      </w:r>
      <w:proofErr w:type="gramStart"/>
      <w:r w:rsidRPr="00744276">
        <w:rPr>
          <w:rFonts w:hint="eastAsia"/>
          <w:bCs/>
          <w:lang w:eastAsia="zh-CN"/>
        </w:rPr>
        <w:t>including</w:t>
      </w:r>
      <w:proofErr w:type="gramEnd"/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Latency, including user plane latency and control plane </w:t>
      </w:r>
      <w:proofErr w:type="gramStart"/>
      <w:r>
        <w:rPr>
          <w:rFonts w:hint="eastAsia"/>
          <w:bCs/>
          <w:lang w:eastAsia="zh-CN"/>
        </w:rPr>
        <w:t>latency</w:t>
      </w:r>
      <w:proofErr w:type="gramEnd"/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 xml:space="preserve">and </w:t>
      </w:r>
      <w:proofErr w:type="gramStart"/>
      <w:r w:rsidR="00135776">
        <w:rPr>
          <w:bCs/>
          <w:lang w:eastAsia="zh-CN"/>
        </w:rPr>
        <w:t>device</w:t>
      </w:r>
      <w:proofErr w:type="gramEnd"/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 xml:space="preserve">], </w:t>
      </w:r>
      <w:proofErr w:type="gramStart"/>
      <w:r w:rsidRPr="00744276">
        <w:rPr>
          <w:rFonts w:hint="eastAsia"/>
          <w:bCs/>
          <w:lang w:eastAsia="zh-CN"/>
        </w:rPr>
        <w:t>including</w:t>
      </w:r>
      <w:proofErr w:type="gramEnd"/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 xml:space="preserve">], </w:t>
      </w:r>
      <w:proofErr w:type="gramStart"/>
      <w:r w:rsidRPr="00744276">
        <w:rPr>
          <w:rFonts w:hint="eastAsia"/>
          <w:bCs/>
          <w:lang w:eastAsia="zh-CN"/>
        </w:rPr>
        <w:t>including</w:t>
      </w:r>
      <w:proofErr w:type="gramEnd"/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1" w:name="OLE_LINK7"/>
      <w:r>
        <w:t xml:space="preserve">study </w:t>
      </w:r>
      <w:bookmarkEnd w:id="1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2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2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669979B6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</w:t>
            </w:r>
            <w:r w:rsidR="0075109F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2409" w:type="dxa"/>
          </w:tcPr>
          <w:p w14:paraId="000F8FCC" w14:textId="28DF35DA" w:rsidR="00E86FEC" w:rsidRPr="00251D80" w:rsidRDefault="0075109F" w:rsidP="00E86FEC">
            <w:pPr>
              <w:spacing w:after="0"/>
              <w:rPr>
                <w:i/>
              </w:rPr>
            </w:pPr>
            <w:r w:rsidRPr="0075109F">
              <w:rPr>
                <w:rFonts w:ascii="Arial" w:hAnsi="Arial" w:cs="Arial"/>
                <w:sz w:val="16"/>
                <w:szCs w:val="16"/>
                <w:lang w:eastAsia="zh-CN"/>
              </w:rPr>
              <w:t>Study on self-evaluation towards the IMT-2020 submission of the 3GPP Satellite Radio Interface Technology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3012B8BE" w14:textId="74F273C4" w:rsidR="004D6D0F" w:rsidRPr="00A07AFB" w:rsidRDefault="004D6D0F" w:rsidP="004D6D0F">
            <w:pPr>
              <w:ind w:right="-99"/>
              <w:rPr>
                <w:iCs/>
              </w:rPr>
            </w:pPr>
            <w:r>
              <w:rPr>
                <w:iCs/>
              </w:rPr>
              <w:t>Rapporteur:</w:t>
            </w:r>
            <w:r w:rsidR="00331719">
              <w:rPr>
                <w:iCs/>
              </w:rPr>
              <w:t xml:space="preserve"> </w:t>
            </w:r>
            <w:r w:rsidRPr="00A07AFB">
              <w:rPr>
                <w:iCs/>
              </w:rPr>
              <w:t>Asbjörn</w:t>
            </w:r>
            <w:r>
              <w:rPr>
                <w:iCs/>
              </w:rPr>
              <w:t xml:space="preserve"> Grövlen</w:t>
            </w:r>
            <w:r w:rsidRPr="00A07AFB">
              <w:rPr>
                <w:iCs/>
              </w:rPr>
              <w:t xml:space="preserve">, Ericsson, </w:t>
            </w:r>
            <w:hyperlink r:id="rId17" w:history="1">
              <w:r w:rsidRPr="00A07AFB">
                <w:rPr>
                  <w:rStyle w:val="Hyperlink"/>
                  <w:iCs/>
                </w:rPr>
                <w:t>asbjorn.grovlen@ericsson.com</w:t>
              </w:r>
            </w:hyperlink>
            <w:r w:rsidRPr="00A07AFB">
              <w:rPr>
                <w:iCs/>
              </w:rPr>
              <w:t xml:space="preserve"> </w:t>
            </w:r>
          </w:p>
          <w:p w14:paraId="0A9F6407" w14:textId="59461462" w:rsidR="00E86FEC" w:rsidRPr="0098653B" w:rsidRDefault="00E86FEC" w:rsidP="00E86FEC">
            <w:pPr>
              <w:spacing w:after="0"/>
              <w:rPr>
                <w:iCs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8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9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DE6365" w14:paraId="10CC9EC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C8D38E6" w14:textId="623237DD" w:rsidR="00DE6365" w:rsidRDefault="00DE6365" w:rsidP="0050696B">
            <w:pPr>
              <w:pStyle w:val="TAL"/>
            </w:pPr>
            <w:r w:rsidRPr="00DE6365">
              <w:t>CAICT</w:t>
            </w:r>
          </w:p>
        </w:tc>
      </w:tr>
      <w:tr w:rsidR="00EF6039" w14:paraId="2A912E9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1663F24" w14:textId="6084B9E9" w:rsidR="00EF6039" w:rsidRPr="00ED35DB" w:rsidRDefault="00EF6039" w:rsidP="0050696B">
            <w:pPr>
              <w:pStyle w:val="TAL"/>
            </w:pPr>
            <w:r>
              <w:t>CATT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4903BD" w14:paraId="0022618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A6C8476" w14:textId="23D93FAF" w:rsidR="004903BD" w:rsidRPr="00ED35DB" w:rsidRDefault="004903BD" w:rsidP="0050696B">
            <w:pPr>
              <w:pStyle w:val="TAL"/>
            </w:pPr>
            <w:r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CEAA" w14:textId="77777777" w:rsidR="006B08F6" w:rsidRDefault="006B08F6">
      <w:r>
        <w:separator/>
      </w:r>
    </w:p>
  </w:endnote>
  <w:endnote w:type="continuationSeparator" w:id="0">
    <w:p w14:paraId="6D16F649" w14:textId="77777777" w:rsidR="006B08F6" w:rsidRDefault="006B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24E9" w14:textId="77777777" w:rsidR="006B08F6" w:rsidRDefault="006B08F6">
      <w:r>
        <w:separator/>
      </w:r>
    </w:p>
  </w:footnote>
  <w:footnote w:type="continuationSeparator" w:id="0">
    <w:p w14:paraId="7A072205" w14:textId="77777777" w:rsidR="006B08F6" w:rsidRDefault="006B0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45A90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146A"/>
    <w:rsid w:val="001B307C"/>
    <w:rsid w:val="001C5C86"/>
    <w:rsid w:val="001C6B14"/>
    <w:rsid w:val="001C718D"/>
    <w:rsid w:val="001D7C49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16280"/>
    <w:rsid w:val="003205AD"/>
    <w:rsid w:val="003206A6"/>
    <w:rsid w:val="00320E0A"/>
    <w:rsid w:val="00321BAB"/>
    <w:rsid w:val="0033027D"/>
    <w:rsid w:val="00331719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669CD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03BD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6D0F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75E03"/>
    <w:rsid w:val="00586951"/>
    <w:rsid w:val="00590087"/>
    <w:rsid w:val="00592F5E"/>
    <w:rsid w:val="005A032D"/>
    <w:rsid w:val="005A5159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D5E25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08F6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2A3B"/>
    <w:rsid w:val="006F74F5"/>
    <w:rsid w:val="007057EC"/>
    <w:rsid w:val="00706A1A"/>
    <w:rsid w:val="00707673"/>
    <w:rsid w:val="00713CCF"/>
    <w:rsid w:val="007162BE"/>
    <w:rsid w:val="00722267"/>
    <w:rsid w:val="00727DA2"/>
    <w:rsid w:val="00742071"/>
    <w:rsid w:val="00744210"/>
    <w:rsid w:val="00744276"/>
    <w:rsid w:val="00746F46"/>
    <w:rsid w:val="0075014B"/>
    <w:rsid w:val="0075109F"/>
    <w:rsid w:val="0075252A"/>
    <w:rsid w:val="007609E2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51C3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695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653B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27F74"/>
    <w:rsid w:val="00A338A3"/>
    <w:rsid w:val="00A339CF"/>
    <w:rsid w:val="00A35110"/>
    <w:rsid w:val="00A36378"/>
    <w:rsid w:val="00A40015"/>
    <w:rsid w:val="00A42B8C"/>
    <w:rsid w:val="00A47445"/>
    <w:rsid w:val="00A56574"/>
    <w:rsid w:val="00A578D7"/>
    <w:rsid w:val="00A619E3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600BD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5E18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269F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34E7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DE6365"/>
    <w:rsid w:val="00DF39CE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293D"/>
    <w:rsid w:val="00E4467D"/>
    <w:rsid w:val="00E50547"/>
    <w:rsid w:val="00E50D48"/>
    <w:rsid w:val="00E511AC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039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sbjorn.grovle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albertor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5311F-8732-4E60-A410-D1125FD43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2042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3</cp:revision>
  <cp:lastPrinted>2000-02-29T10:31:00Z</cp:lastPrinted>
  <dcterms:created xsi:type="dcterms:W3CDTF">2023-09-04T17:49:00Z</dcterms:created>
  <dcterms:modified xsi:type="dcterms:W3CDTF">2023-09-04T17:49:00Z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